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Chelsea and Fulham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Chelsea and Fulham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Chelsea and Fulham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Chelsea and Fulham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Chelsea and Fulham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Chelsea and Fulham are estimated to have a score of 1-2 on the PGSI (low-risk gambling), whilst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10.1%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86.6% </w:t>
      </w:r>
      <w:r w:rsidRPr="004747BF">
        <w:rPr>
          <w:rFonts w:ascii="Libre Franklin Light" w:eastAsia="Times New Roman" w:hAnsi="Libre Franklin Light" w:cs="Calibri Light"/>
        </w:rPr>
        <w:t xml:space="preserve">of those respondents classified as PGSI 8+ in Chelsea and Fulham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Chelsea and Fulham is estimated to be </w:t>
      </w:r>
      <w:r w:rsidRPr="00773DF7">
        <w:rPr>
          <w:rFonts w:ascii="Libre Franklin Light" w:eastAsia="Times New Roman" w:hAnsi="Libre Franklin Light" w:cs="Calibri Light"/>
          <w:b/>
          <w:bCs/>
          <w:color w:val="C45911" w:themeColor="accent2" w:themeShade="BF"/>
        </w:rPr>
        <w:t xml:space="preserve">£7,742,720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Chelsea and Fulham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26.5%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Chelsea and Fulham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Chelsea and Fulham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Chelsea and Fulham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10.1%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elsea and Ful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Chelsea and Fulham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elsea and Ful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Chelsea and Fulham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Chelsea and Fulham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86.6%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elsea and Ful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Chelsea and Fulham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39.6%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Chelsea and Fulham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Chelsea and Fulham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76.0%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Chelsea and Fulham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Chelsea and Fulham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Chelsea and Fulham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£7,742,720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Chelsea and Fulham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£126,116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£2,608,154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£186,839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£52,548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£96,339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£4,672,724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£7,742,720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Chelsea and Fulham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Chelsea and Fulham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33.4%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Chelsea and Fulham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Chelsea and Fulham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Chelsea and Fulham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Chelsea and Fulham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Chelsea and Fulham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33.4%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Chelsea and Fulham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Chelsea and Fulham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29.6%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Chelsea and Fulham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Chelsea and Fulham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Chelsea and Fulham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77D6122-9C0A-49D8-88F8-A99BAD0ABC9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